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EF6" w:rsidRPr="00CD4225" w:rsidRDefault="008D4EF6" w:rsidP="0098671F">
      <w:pPr>
        <w:ind w:left="7068" w:right="-81" w:firstLine="492"/>
        <w:jc w:val="center"/>
      </w:pPr>
      <w:r w:rsidRPr="00CD4225">
        <w:t>Приложение № 2</w:t>
      </w:r>
    </w:p>
    <w:p w:rsidR="008D4EF6" w:rsidRPr="00CD4225" w:rsidRDefault="008D4EF6" w:rsidP="0098671F">
      <w:pPr>
        <w:ind w:right="-5"/>
        <w:jc w:val="right"/>
      </w:pPr>
      <w:r w:rsidRPr="00CD4225">
        <w:t>к решению Совета депутатов</w:t>
      </w:r>
    </w:p>
    <w:p w:rsidR="008D4EF6" w:rsidRPr="00CD4225" w:rsidRDefault="008D4EF6" w:rsidP="0098671F">
      <w:pPr>
        <w:ind w:right="-5"/>
        <w:jc w:val="right"/>
      </w:pPr>
      <w:r w:rsidRPr="00CD4225">
        <w:t>Можайского муниципального района</w:t>
      </w:r>
    </w:p>
    <w:p w:rsidR="008D4EF6" w:rsidRDefault="008D4EF6" w:rsidP="0098671F">
      <w:pPr>
        <w:ind w:right="895"/>
        <w:jc w:val="right"/>
      </w:pPr>
      <w:r>
        <w:t>о</w:t>
      </w:r>
      <w:r w:rsidRPr="00852F66">
        <w:t>т</w:t>
      </w:r>
      <w:r>
        <w:t xml:space="preserve">               </w:t>
      </w:r>
      <w:r w:rsidRPr="00852F66">
        <w:t>№</w:t>
      </w:r>
      <w:r>
        <w:t xml:space="preserve">                  </w:t>
      </w:r>
    </w:p>
    <w:p w:rsidR="008D4EF6" w:rsidRPr="00CD4225" w:rsidRDefault="008D4EF6" w:rsidP="0098671F">
      <w:pPr>
        <w:ind w:right="-5"/>
        <w:jc w:val="right"/>
      </w:pPr>
      <w:r w:rsidRPr="00CD4225">
        <w:t>«О внесении изменений</w:t>
      </w:r>
    </w:p>
    <w:p w:rsidR="008D4EF6" w:rsidRPr="00CD4225" w:rsidRDefault="008D4EF6" w:rsidP="0098671F">
      <w:pPr>
        <w:ind w:right="-5"/>
        <w:jc w:val="right"/>
      </w:pPr>
      <w:r w:rsidRPr="00CD4225">
        <w:t xml:space="preserve"> в решение Совета депутатов сельского поселения </w:t>
      </w:r>
    </w:p>
    <w:p w:rsidR="008D4EF6" w:rsidRPr="00CD4225" w:rsidRDefault="008D4EF6" w:rsidP="0098671F">
      <w:pPr>
        <w:tabs>
          <w:tab w:val="left" w:pos="2880"/>
        </w:tabs>
        <w:ind w:right="-5"/>
        <w:jc w:val="right"/>
      </w:pPr>
      <w:r>
        <w:t>Борисовское от 19.12.</w:t>
      </w:r>
      <w:r w:rsidRPr="00CD4225">
        <w:t>2017 №42/16</w:t>
      </w:r>
    </w:p>
    <w:p w:rsidR="008D4EF6" w:rsidRPr="00CD4225" w:rsidRDefault="008D4EF6" w:rsidP="0098671F">
      <w:pPr>
        <w:ind w:right="-5"/>
        <w:jc w:val="right"/>
      </w:pPr>
      <w:r w:rsidRPr="00CD4225">
        <w:t xml:space="preserve"> «О бюджете сельского поселения </w:t>
      </w:r>
    </w:p>
    <w:p w:rsidR="008D4EF6" w:rsidRPr="00CD4225" w:rsidRDefault="008D4EF6" w:rsidP="0098671F">
      <w:pPr>
        <w:ind w:right="-5"/>
        <w:jc w:val="right"/>
      </w:pPr>
      <w:r w:rsidRPr="00CD4225">
        <w:t>Борисовское Можайского муниципального</w:t>
      </w:r>
    </w:p>
    <w:p w:rsidR="008D4EF6" w:rsidRDefault="008D4EF6" w:rsidP="0098671F">
      <w:pPr>
        <w:tabs>
          <w:tab w:val="left" w:pos="2880"/>
        </w:tabs>
        <w:jc w:val="right"/>
        <w:rPr>
          <w:sz w:val="20"/>
          <w:szCs w:val="20"/>
        </w:rPr>
      </w:pPr>
      <w:r w:rsidRPr="00CD4225">
        <w:t xml:space="preserve"> района Московской области на 2018 год»</w:t>
      </w:r>
    </w:p>
    <w:p w:rsidR="008D4EF6" w:rsidRDefault="008D4EF6" w:rsidP="00E21E90">
      <w:pPr>
        <w:tabs>
          <w:tab w:val="left" w:pos="2880"/>
        </w:tabs>
        <w:jc w:val="right"/>
      </w:pPr>
    </w:p>
    <w:p w:rsidR="008D4EF6" w:rsidRPr="0098671F" w:rsidRDefault="008D4EF6" w:rsidP="00E21E90">
      <w:pPr>
        <w:tabs>
          <w:tab w:val="left" w:pos="2880"/>
        </w:tabs>
        <w:jc w:val="right"/>
      </w:pPr>
      <w:r w:rsidRPr="0098671F">
        <w:t>Приложение № 1</w:t>
      </w:r>
    </w:p>
    <w:p w:rsidR="008D4EF6" w:rsidRPr="0098671F" w:rsidRDefault="008D4EF6" w:rsidP="00E21E90">
      <w:pPr>
        <w:jc w:val="right"/>
      </w:pPr>
      <w:r w:rsidRPr="0098671F">
        <w:t xml:space="preserve"> к решению Совета депутатов</w:t>
      </w:r>
    </w:p>
    <w:p w:rsidR="008D4EF6" w:rsidRPr="0098671F" w:rsidRDefault="008D4EF6" w:rsidP="00E21E90">
      <w:pPr>
        <w:jc w:val="right"/>
      </w:pPr>
      <w:r w:rsidRPr="0098671F">
        <w:t xml:space="preserve">сельского поселения Борисовское </w:t>
      </w:r>
    </w:p>
    <w:p w:rsidR="008D4EF6" w:rsidRPr="0098671F" w:rsidRDefault="008D4EF6" w:rsidP="00E21E90">
      <w:pPr>
        <w:jc w:val="right"/>
      </w:pPr>
      <w:r w:rsidRPr="0098671F">
        <w:t>от 19.12. 2017г. №42/16</w:t>
      </w:r>
    </w:p>
    <w:p w:rsidR="008D4EF6" w:rsidRPr="0098671F" w:rsidRDefault="008D4EF6" w:rsidP="00E21E90">
      <w:pPr>
        <w:jc w:val="right"/>
      </w:pPr>
      <w:r w:rsidRPr="0098671F">
        <w:t xml:space="preserve"> «О бюджете сельского поселения </w:t>
      </w:r>
    </w:p>
    <w:p w:rsidR="008D4EF6" w:rsidRPr="0098671F" w:rsidRDefault="008D4EF6" w:rsidP="00E21E90">
      <w:pPr>
        <w:jc w:val="right"/>
      </w:pPr>
      <w:r w:rsidRPr="0098671F">
        <w:t>Борисовское Можайского муниципального</w:t>
      </w:r>
    </w:p>
    <w:p w:rsidR="008D4EF6" w:rsidRPr="0098671F" w:rsidRDefault="008D4EF6" w:rsidP="00E21E90">
      <w:pPr>
        <w:jc w:val="right"/>
      </w:pPr>
      <w:r w:rsidRPr="0098671F">
        <w:t xml:space="preserve"> района Московской области на 2018 год»</w:t>
      </w:r>
    </w:p>
    <w:p w:rsidR="008D4EF6" w:rsidRPr="00CD2CB2" w:rsidRDefault="008D4EF6" w:rsidP="0098671F">
      <w:pPr>
        <w:ind w:right="-185" w:firstLine="6300"/>
      </w:pPr>
    </w:p>
    <w:p w:rsidR="008D4EF6" w:rsidRPr="00102F6B" w:rsidRDefault="008D4EF6" w:rsidP="00E21E90">
      <w:pPr>
        <w:jc w:val="center"/>
        <w:outlineLvl w:val="0"/>
        <w:rPr>
          <w:b/>
          <w:bCs/>
        </w:rPr>
      </w:pPr>
      <w:r w:rsidRPr="00102F6B">
        <w:rPr>
          <w:b/>
          <w:bCs/>
        </w:rPr>
        <w:t>Поступления доходов в бюджет сельского поселения Борисовское</w:t>
      </w:r>
      <w:r>
        <w:rPr>
          <w:b/>
          <w:bCs/>
        </w:rPr>
        <w:t xml:space="preserve"> на 2018</w:t>
      </w:r>
      <w:r w:rsidRPr="00102F6B">
        <w:rPr>
          <w:b/>
          <w:bCs/>
        </w:rPr>
        <w:t xml:space="preserve"> год</w:t>
      </w:r>
    </w:p>
    <w:p w:rsidR="008D4EF6" w:rsidRPr="00CD2CB2" w:rsidRDefault="008D4EF6" w:rsidP="00E21E90">
      <w:pPr>
        <w:jc w:val="right"/>
      </w:pPr>
      <w:r>
        <w:t>(тыс.рублей)</w:t>
      </w:r>
      <w:r w:rsidRPr="00102F6B">
        <w:t xml:space="preserve">                                                                                                                                                         </w:t>
      </w:r>
    </w:p>
    <w:tbl>
      <w:tblPr>
        <w:tblW w:w="9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4846"/>
        <w:gridCol w:w="916"/>
      </w:tblGrid>
      <w:tr w:rsidR="008D4EF6" w:rsidRPr="00910363">
        <w:trPr>
          <w:jc w:val="center"/>
        </w:trPr>
        <w:tc>
          <w:tcPr>
            <w:tcW w:w="3710" w:type="dxa"/>
          </w:tcPr>
          <w:p w:rsidR="008D4EF6" w:rsidRPr="00910363" w:rsidRDefault="008D4EF6" w:rsidP="002941EC">
            <w:pPr>
              <w:jc w:val="center"/>
              <w:rPr>
                <w:b/>
                <w:bCs/>
                <w:sz w:val="20"/>
                <w:szCs w:val="20"/>
              </w:rPr>
            </w:pPr>
            <w:r w:rsidRPr="00910363">
              <w:rPr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846" w:type="dxa"/>
          </w:tcPr>
          <w:p w:rsidR="008D4EF6" w:rsidRPr="00910363" w:rsidRDefault="008D4EF6" w:rsidP="002941EC">
            <w:pPr>
              <w:jc w:val="center"/>
              <w:rPr>
                <w:b/>
                <w:bCs/>
                <w:sz w:val="20"/>
                <w:szCs w:val="20"/>
              </w:rPr>
            </w:pPr>
            <w:r w:rsidRPr="00910363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16" w:type="dxa"/>
          </w:tcPr>
          <w:p w:rsidR="008D4EF6" w:rsidRPr="00910363" w:rsidRDefault="008D4EF6" w:rsidP="002941EC">
            <w:pPr>
              <w:jc w:val="center"/>
              <w:rPr>
                <w:b/>
                <w:bCs/>
                <w:sz w:val="20"/>
                <w:szCs w:val="20"/>
              </w:rPr>
            </w:pPr>
            <w:r w:rsidRPr="00910363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8D4EF6" w:rsidRPr="00910363">
        <w:trPr>
          <w:trHeight w:val="521"/>
          <w:jc w:val="center"/>
        </w:trPr>
        <w:tc>
          <w:tcPr>
            <w:tcW w:w="3710" w:type="dxa"/>
          </w:tcPr>
          <w:p w:rsidR="008D4EF6" w:rsidRPr="00910363" w:rsidRDefault="008D4EF6" w:rsidP="002941EC">
            <w:pPr>
              <w:jc w:val="center"/>
              <w:rPr>
                <w:sz w:val="20"/>
                <w:szCs w:val="20"/>
              </w:rPr>
            </w:pPr>
            <w:r w:rsidRPr="00910363">
              <w:rPr>
                <w:b/>
                <w:bCs/>
                <w:sz w:val="20"/>
                <w:szCs w:val="20"/>
              </w:rPr>
              <w:t>000 1 00 00000 00 0000 000</w:t>
            </w:r>
          </w:p>
        </w:tc>
        <w:tc>
          <w:tcPr>
            <w:tcW w:w="4846" w:type="dxa"/>
          </w:tcPr>
          <w:p w:rsidR="008D4EF6" w:rsidRPr="00910363" w:rsidRDefault="008D4EF6" w:rsidP="002941EC">
            <w:pPr>
              <w:rPr>
                <w:b/>
                <w:bCs/>
                <w:sz w:val="20"/>
                <w:szCs w:val="20"/>
              </w:rPr>
            </w:pPr>
            <w:r w:rsidRPr="00910363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916" w:type="dxa"/>
          </w:tcPr>
          <w:p w:rsidR="008D4EF6" w:rsidRPr="00910363" w:rsidRDefault="008D4EF6" w:rsidP="002941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45 716,9</w:t>
            </w:r>
          </w:p>
        </w:tc>
      </w:tr>
      <w:tr w:rsidR="008D4EF6" w:rsidRPr="00910363">
        <w:trPr>
          <w:jc w:val="center"/>
        </w:trPr>
        <w:tc>
          <w:tcPr>
            <w:tcW w:w="3710" w:type="dxa"/>
          </w:tcPr>
          <w:p w:rsidR="008D4EF6" w:rsidRPr="00910363" w:rsidRDefault="008D4EF6" w:rsidP="002941EC">
            <w:pPr>
              <w:jc w:val="center"/>
              <w:rPr>
                <w:b/>
                <w:bCs/>
                <w:sz w:val="20"/>
                <w:szCs w:val="20"/>
              </w:rPr>
            </w:pPr>
            <w:r w:rsidRPr="00910363">
              <w:rPr>
                <w:b/>
                <w:bCs/>
                <w:sz w:val="20"/>
                <w:szCs w:val="20"/>
              </w:rPr>
              <w:t>000 1 01 00000 00 0000 000</w:t>
            </w:r>
          </w:p>
        </w:tc>
        <w:tc>
          <w:tcPr>
            <w:tcW w:w="4846" w:type="dxa"/>
          </w:tcPr>
          <w:p w:rsidR="008D4EF6" w:rsidRPr="00910363" w:rsidRDefault="008D4EF6" w:rsidP="002941EC">
            <w:pPr>
              <w:rPr>
                <w:b/>
                <w:bCs/>
                <w:sz w:val="20"/>
                <w:szCs w:val="20"/>
              </w:rPr>
            </w:pPr>
            <w:r w:rsidRPr="00910363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916" w:type="dxa"/>
          </w:tcPr>
          <w:p w:rsidR="008D4EF6" w:rsidRPr="00910363" w:rsidRDefault="008D4EF6" w:rsidP="002941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673,0</w:t>
            </w:r>
          </w:p>
        </w:tc>
      </w:tr>
      <w:tr w:rsidR="008D4EF6" w:rsidRPr="003325B3">
        <w:trPr>
          <w:jc w:val="center"/>
        </w:trPr>
        <w:tc>
          <w:tcPr>
            <w:tcW w:w="3710" w:type="dxa"/>
          </w:tcPr>
          <w:p w:rsidR="008D4EF6" w:rsidRPr="003325B3" w:rsidRDefault="008D4EF6" w:rsidP="002941EC">
            <w:pPr>
              <w:jc w:val="center"/>
              <w:rPr>
                <w:sz w:val="20"/>
                <w:szCs w:val="20"/>
              </w:rPr>
            </w:pPr>
            <w:r w:rsidRPr="003325B3">
              <w:rPr>
                <w:sz w:val="20"/>
                <w:szCs w:val="20"/>
              </w:rPr>
              <w:t>000 1 01 02000 01 0000 110</w:t>
            </w:r>
          </w:p>
        </w:tc>
        <w:tc>
          <w:tcPr>
            <w:tcW w:w="4846" w:type="dxa"/>
          </w:tcPr>
          <w:p w:rsidR="008D4EF6" w:rsidRPr="003325B3" w:rsidRDefault="008D4EF6" w:rsidP="002941EC">
            <w:pPr>
              <w:jc w:val="both"/>
              <w:rPr>
                <w:sz w:val="20"/>
                <w:szCs w:val="20"/>
              </w:rPr>
            </w:pPr>
            <w:r w:rsidRPr="003325B3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916" w:type="dxa"/>
          </w:tcPr>
          <w:p w:rsidR="008D4EF6" w:rsidRPr="003325B3" w:rsidRDefault="008D4EF6" w:rsidP="00294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673,0</w:t>
            </w:r>
          </w:p>
        </w:tc>
      </w:tr>
      <w:tr w:rsidR="008D4EF6" w:rsidRPr="00910363">
        <w:trPr>
          <w:jc w:val="center"/>
        </w:trPr>
        <w:tc>
          <w:tcPr>
            <w:tcW w:w="3710" w:type="dxa"/>
          </w:tcPr>
          <w:p w:rsidR="008D4EF6" w:rsidRPr="00910363" w:rsidRDefault="008D4EF6" w:rsidP="002941EC">
            <w:pPr>
              <w:jc w:val="center"/>
              <w:rPr>
                <w:sz w:val="20"/>
                <w:szCs w:val="20"/>
              </w:rPr>
            </w:pPr>
            <w:r w:rsidRPr="00910363">
              <w:rPr>
                <w:sz w:val="20"/>
                <w:szCs w:val="20"/>
              </w:rPr>
              <w:t>000 1 01 020</w:t>
            </w:r>
            <w:r>
              <w:rPr>
                <w:sz w:val="20"/>
                <w:szCs w:val="20"/>
              </w:rPr>
              <w:t>1</w:t>
            </w:r>
            <w:r w:rsidRPr="00910363">
              <w:rPr>
                <w:sz w:val="20"/>
                <w:szCs w:val="20"/>
              </w:rPr>
              <w:t>0 01 0000 110</w:t>
            </w:r>
          </w:p>
        </w:tc>
        <w:tc>
          <w:tcPr>
            <w:tcW w:w="4846" w:type="dxa"/>
          </w:tcPr>
          <w:p w:rsidR="008D4EF6" w:rsidRPr="00910363" w:rsidRDefault="008D4EF6" w:rsidP="002941EC">
            <w:pPr>
              <w:jc w:val="both"/>
              <w:rPr>
                <w:sz w:val="20"/>
                <w:szCs w:val="20"/>
              </w:rPr>
            </w:pPr>
            <w:r w:rsidRPr="00910363">
              <w:rPr>
                <w:sz w:val="20"/>
                <w:szCs w:val="20"/>
              </w:rPr>
              <w:t xml:space="preserve">Налог на доходы физических лиц с доходов, </w:t>
            </w:r>
            <w:r>
              <w:rPr>
                <w:sz w:val="20"/>
                <w:szCs w:val="20"/>
              </w:rPr>
              <w:t>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916" w:type="dxa"/>
          </w:tcPr>
          <w:p w:rsidR="008D4EF6" w:rsidRPr="00910363" w:rsidRDefault="008D4EF6" w:rsidP="00294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673,0</w:t>
            </w:r>
          </w:p>
        </w:tc>
      </w:tr>
      <w:tr w:rsidR="008D4EF6" w:rsidRPr="00910363">
        <w:trPr>
          <w:jc w:val="center"/>
        </w:trPr>
        <w:tc>
          <w:tcPr>
            <w:tcW w:w="3710" w:type="dxa"/>
          </w:tcPr>
          <w:p w:rsidR="008D4EF6" w:rsidRPr="00910363" w:rsidRDefault="008D4EF6" w:rsidP="002941EC">
            <w:pPr>
              <w:jc w:val="center"/>
              <w:rPr>
                <w:sz w:val="20"/>
                <w:szCs w:val="20"/>
              </w:rPr>
            </w:pPr>
            <w:r w:rsidRPr="00910363">
              <w:rPr>
                <w:b/>
                <w:bCs/>
                <w:sz w:val="20"/>
                <w:szCs w:val="20"/>
              </w:rPr>
              <w:t>000 1 06 00000 00 0000 000</w:t>
            </w:r>
          </w:p>
        </w:tc>
        <w:tc>
          <w:tcPr>
            <w:tcW w:w="4846" w:type="dxa"/>
          </w:tcPr>
          <w:p w:rsidR="008D4EF6" w:rsidRPr="00910363" w:rsidRDefault="008D4EF6" w:rsidP="002941EC">
            <w:pPr>
              <w:jc w:val="both"/>
              <w:rPr>
                <w:sz w:val="20"/>
                <w:szCs w:val="20"/>
              </w:rPr>
            </w:pPr>
            <w:r w:rsidRPr="00910363">
              <w:rPr>
                <w:b/>
                <w:bCs/>
                <w:sz w:val="20"/>
                <w:szCs w:val="20"/>
              </w:rPr>
              <w:t>Налог</w:t>
            </w:r>
            <w:r>
              <w:rPr>
                <w:b/>
                <w:bCs/>
                <w:sz w:val="20"/>
                <w:szCs w:val="20"/>
              </w:rPr>
              <w:t>и</w:t>
            </w:r>
            <w:r w:rsidRPr="00910363">
              <w:rPr>
                <w:b/>
                <w:bCs/>
                <w:sz w:val="20"/>
                <w:szCs w:val="20"/>
              </w:rPr>
              <w:t xml:space="preserve"> на имущество</w:t>
            </w:r>
          </w:p>
        </w:tc>
        <w:tc>
          <w:tcPr>
            <w:tcW w:w="916" w:type="dxa"/>
          </w:tcPr>
          <w:p w:rsidR="008D4EF6" w:rsidRPr="00910363" w:rsidRDefault="008D4EF6" w:rsidP="002941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44 967,9</w:t>
            </w:r>
          </w:p>
        </w:tc>
      </w:tr>
      <w:tr w:rsidR="008D4EF6" w:rsidRPr="003325B3">
        <w:trPr>
          <w:jc w:val="center"/>
        </w:trPr>
        <w:tc>
          <w:tcPr>
            <w:tcW w:w="3710" w:type="dxa"/>
          </w:tcPr>
          <w:p w:rsidR="008D4EF6" w:rsidRPr="003325B3" w:rsidRDefault="008D4EF6" w:rsidP="002941EC">
            <w:pPr>
              <w:jc w:val="center"/>
              <w:rPr>
                <w:sz w:val="20"/>
                <w:szCs w:val="20"/>
              </w:rPr>
            </w:pPr>
            <w:r w:rsidRPr="003325B3">
              <w:rPr>
                <w:sz w:val="20"/>
                <w:szCs w:val="20"/>
              </w:rPr>
              <w:t>000 1 06 01000 00 0000 110</w:t>
            </w:r>
          </w:p>
        </w:tc>
        <w:tc>
          <w:tcPr>
            <w:tcW w:w="4846" w:type="dxa"/>
          </w:tcPr>
          <w:p w:rsidR="008D4EF6" w:rsidRPr="003325B3" w:rsidRDefault="008D4EF6" w:rsidP="002941EC">
            <w:pPr>
              <w:jc w:val="both"/>
              <w:rPr>
                <w:sz w:val="20"/>
                <w:szCs w:val="20"/>
              </w:rPr>
            </w:pPr>
            <w:r w:rsidRPr="003325B3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916" w:type="dxa"/>
          </w:tcPr>
          <w:p w:rsidR="008D4EF6" w:rsidRPr="003325B3" w:rsidRDefault="008D4EF6" w:rsidP="00294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1 526,0</w:t>
            </w:r>
          </w:p>
        </w:tc>
      </w:tr>
      <w:tr w:rsidR="008D4EF6" w:rsidRPr="00910363">
        <w:trPr>
          <w:jc w:val="center"/>
        </w:trPr>
        <w:tc>
          <w:tcPr>
            <w:tcW w:w="3710" w:type="dxa"/>
          </w:tcPr>
          <w:p w:rsidR="008D4EF6" w:rsidRPr="00910363" w:rsidRDefault="008D4EF6" w:rsidP="002941EC">
            <w:pPr>
              <w:jc w:val="center"/>
              <w:rPr>
                <w:sz w:val="20"/>
                <w:szCs w:val="20"/>
              </w:rPr>
            </w:pPr>
          </w:p>
          <w:p w:rsidR="008D4EF6" w:rsidRPr="00910363" w:rsidRDefault="008D4EF6" w:rsidP="002941EC">
            <w:pPr>
              <w:jc w:val="center"/>
              <w:rPr>
                <w:sz w:val="20"/>
                <w:szCs w:val="20"/>
              </w:rPr>
            </w:pPr>
            <w:r w:rsidRPr="00910363">
              <w:rPr>
                <w:sz w:val="20"/>
                <w:szCs w:val="20"/>
              </w:rPr>
              <w:t>000 1 06 01030 10 0000 110</w:t>
            </w:r>
          </w:p>
          <w:p w:rsidR="008D4EF6" w:rsidRPr="00910363" w:rsidRDefault="008D4EF6" w:rsidP="002941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6" w:type="dxa"/>
          </w:tcPr>
          <w:p w:rsidR="008D4EF6" w:rsidRPr="00910363" w:rsidRDefault="008D4EF6" w:rsidP="002941EC">
            <w:pPr>
              <w:jc w:val="both"/>
              <w:rPr>
                <w:sz w:val="20"/>
                <w:szCs w:val="20"/>
              </w:rPr>
            </w:pPr>
            <w:r w:rsidRPr="00910363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sz w:val="20"/>
                <w:szCs w:val="20"/>
              </w:rPr>
              <w:t xml:space="preserve"> сельских</w:t>
            </w:r>
            <w:r w:rsidRPr="00910363">
              <w:rPr>
                <w:sz w:val="20"/>
                <w:szCs w:val="20"/>
              </w:rPr>
              <w:t xml:space="preserve"> поселений</w:t>
            </w:r>
          </w:p>
        </w:tc>
        <w:tc>
          <w:tcPr>
            <w:tcW w:w="916" w:type="dxa"/>
          </w:tcPr>
          <w:p w:rsidR="008D4EF6" w:rsidRPr="00910363" w:rsidRDefault="008D4EF6" w:rsidP="00294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1 526,0</w:t>
            </w:r>
          </w:p>
        </w:tc>
      </w:tr>
      <w:tr w:rsidR="008D4EF6" w:rsidRPr="003325B3">
        <w:trPr>
          <w:jc w:val="center"/>
        </w:trPr>
        <w:tc>
          <w:tcPr>
            <w:tcW w:w="3710" w:type="dxa"/>
          </w:tcPr>
          <w:p w:rsidR="008D4EF6" w:rsidRPr="003325B3" w:rsidRDefault="008D4EF6" w:rsidP="002941EC">
            <w:pPr>
              <w:jc w:val="center"/>
              <w:rPr>
                <w:sz w:val="20"/>
                <w:szCs w:val="20"/>
              </w:rPr>
            </w:pPr>
            <w:r w:rsidRPr="003325B3">
              <w:rPr>
                <w:sz w:val="20"/>
                <w:szCs w:val="20"/>
              </w:rPr>
              <w:t>000 1 06 06000 00 0000 110</w:t>
            </w:r>
          </w:p>
        </w:tc>
        <w:tc>
          <w:tcPr>
            <w:tcW w:w="4846" w:type="dxa"/>
          </w:tcPr>
          <w:p w:rsidR="008D4EF6" w:rsidRPr="003325B3" w:rsidRDefault="008D4EF6" w:rsidP="002941EC">
            <w:pPr>
              <w:jc w:val="both"/>
              <w:rPr>
                <w:sz w:val="20"/>
                <w:szCs w:val="20"/>
              </w:rPr>
            </w:pPr>
            <w:r w:rsidRPr="003325B3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916" w:type="dxa"/>
          </w:tcPr>
          <w:p w:rsidR="008D4EF6" w:rsidRPr="003325B3" w:rsidRDefault="008D4EF6" w:rsidP="00294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43 441,9</w:t>
            </w:r>
          </w:p>
        </w:tc>
      </w:tr>
      <w:tr w:rsidR="008D4EF6" w:rsidRPr="0031415D">
        <w:trPr>
          <w:jc w:val="center"/>
        </w:trPr>
        <w:tc>
          <w:tcPr>
            <w:tcW w:w="3710" w:type="dxa"/>
          </w:tcPr>
          <w:p w:rsidR="008D4EF6" w:rsidRPr="0031415D" w:rsidRDefault="008D4EF6" w:rsidP="002941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15D">
              <w:rPr>
                <w:sz w:val="20"/>
                <w:szCs w:val="20"/>
              </w:rPr>
              <w:t>000 1 06 06030 0</w:t>
            </w:r>
            <w:r>
              <w:rPr>
                <w:sz w:val="20"/>
                <w:szCs w:val="20"/>
              </w:rPr>
              <w:t>0</w:t>
            </w:r>
            <w:r w:rsidRPr="0031415D">
              <w:rPr>
                <w:sz w:val="20"/>
                <w:szCs w:val="20"/>
              </w:rPr>
              <w:t xml:space="preserve"> 0000</w:t>
            </w:r>
            <w:r>
              <w:rPr>
                <w:sz w:val="20"/>
                <w:szCs w:val="20"/>
              </w:rPr>
              <w:t xml:space="preserve"> </w:t>
            </w:r>
            <w:r w:rsidRPr="0031415D">
              <w:rPr>
                <w:sz w:val="20"/>
                <w:szCs w:val="20"/>
              </w:rPr>
              <w:t>110</w:t>
            </w:r>
          </w:p>
        </w:tc>
        <w:tc>
          <w:tcPr>
            <w:tcW w:w="4846" w:type="dxa"/>
          </w:tcPr>
          <w:p w:rsidR="008D4EF6" w:rsidRPr="0031415D" w:rsidRDefault="008D4EF6" w:rsidP="002941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415D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916" w:type="dxa"/>
          </w:tcPr>
          <w:p w:rsidR="008D4EF6" w:rsidRPr="0031415D" w:rsidRDefault="008D4EF6" w:rsidP="00294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20 100,0</w:t>
            </w:r>
          </w:p>
        </w:tc>
      </w:tr>
      <w:tr w:rsidR="008D4EF6" w:rsidRPr="0031415D">
        <w:trPr>
          <w:jc w:val="center"/>
        </w:trPr>
        <w:tc>
          <w:tcPr>
            <w:tcW w:w="3710" w:type="dxa"/>
          </w:tcPr>
          <w:p w:rsidR="008D4EF6" w:rsidRPr="0031415D" w:rsidRDefault="008D4EF6" w:rsidP="002941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15D">
              <w:rPr>
                <w:sz w:val="20"/>
                <w:szCs w:val="20"/>
              </w:rPr>
              <w:t>000 1 06 06033 10 0000 110</w:t>
            </w:r>
          </w:p>
        </w:tc>
        <w:tc>
          <w:tcPr>
            <w:tcW w:w="4846" w:type="dxa"/>
          </w:tcPr>
          <w:p w:rsidR="008D4EF6" w:rsidRPr="0031415D" w:rsidRDefault="008D4EF6" w:rsidP="002941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415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916" w:type="dxa"/>
          </w:tcPr>
          <w:p w:rsidR="008D4EF6" w:rsidRPr="0031415D" w:rsidRDefault="008D4EF6" w:rsidP="00294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20 100,0</w:t>
            </w:r>
          </w:p>
        </w:tc>
      </w:tr>
      <w:tr w:rsidR="008D4EF6" w:rsidRPr="0031415D">
        <w:trPr>
          <w:jc w:val="center"/>
        </w:trPr>
        <w:tc>
          <w:tcPr>
            <w:tcW w:w="3710" w:type="dxa"/>
          </w:tcPr>
          <w:p w:rsidR="008D4EF6" w:rsidRPr="0031415D" w:rsidRDefault="008D4EF6" w:rsidP="002941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15D">
              <w:rPr>
                <w:sz w:val="20"/>
                <w:szCs w:val="20"/>
              </w:rPr>
              <w:t>000 1 06 06040 00 0000 110</w:t>
            </w:r>
          </w:p>
        </w:tc>
        <w:tc>
          <w:tcPr>
            <w:tcW w:w="4846" w:type="dxa"/>
          </w:tcPr>
          <w:p w:rsidR="008D4EF6" w:rsidRPr="0031415D" w:rsidRDefault="008D4EF6" w:rsidP="002941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415D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916" w:type="dxa"/>
            <w:vAlign w:val="center"/>
          </w:tcPr>
          <w:p w:rsidR="008D4EF6" w:rsidRPr="0031415D" w:rsidRDefault="008D4EF6" w:rsidP="00294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23 341,9</w:t>
            </w:r>
          </w:p>
        </w:tc>
      </w:tr>
      <w:tr w:rsidR="008D4EF6" w:rsidRPr="0031415D">
        <w:trPr>
          <w:jc w:val="center"/>
        </w:trPr>
        <w:tc>
          <w:tcPr>
            <w:tcW w:w="3710" w:type="dxa"/>
          </w:tcPr>
          <w:p w:rsidR="008D4EF6" w:rsidRPr="0031415D" w:rsidRDefault="008D4EF6" w:rsidP="002941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15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 xml:space="preserve"> 1 06 06043 10 0000 110</w:t>
            </w:r>
          </w:p>
        </w:tc>
        <w:tc>
          <w:tcPr>
            <w:tcW w:w="4846" w:type="dxa"/>
          </w:tcPr>
          <w:p w:rsidR="008D4EF6" w:rsidRPr="0031415D" w:rsidRDefault="008D4EF6" w:rsidP="002941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415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16" w:type="dxa"/>
          </w:tcPr>
          <w:p w:rsidR="008D4EF6" w:rsidRPr="0031415D" w:rsidRDefault="008D4EF6" w:rsidP="00294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23 341,9</w:t>
            </w:r>
          </w:p>
        </w:tc>
      </w:tr>
      <w:tr w:rsidR="008D4EF6" w:rsidRPr="00910363">
        <w:trPr>
          <w:jc w:val="center"/>
        </w:trPr>
        <w:tc>
          <w:tcPr>
            <w:tcW w:w="3710" w:type="dxa"/>
          </w:tcPr>
          <w:p w:rsidR="008D4EF6" w:rsidRPr="00910363" w:rsidRDefault="008D4EF6" w:rsidP="002941EC">
            <w:pPr>
              <w:jc w:val="center"/>
              <w:rPr>
                <w:sz w:val="20"/>
                <w:szCs w:val="20"/>
              </w:rPr>
            </w:pPr>
            <w:r w:rsidRPr="00910363">
              <w:rPr>
                <w:b/>
                <w:bCs/>
                <w:sz w:val="20"/>
                <w:szCs w:val="20"/>
              </w:rPr>
              <w:t>000 1 11 00000 00 0000 000</w:t>
            </w:r>
          </w:p>
        </w:tc>
        <w:tc>
          <w:tcPr>
            <w:tcW w:w="4846" w:type="dxa"/>
          </w:tcPr>
          <w:p w:rsidR="008D4EF6" w:rsidRPr="00910363" w:rsidRDefault="008D4EF6" w:rsidP="002941EC">
            <w:pPr>
              <w:jc w:val="both"/>
              <w:rPr>
                <w:b/>
                <w:bCs/>
                <w:sz w:val="20"/>
                <w:szCs w:val="20"/>
              </w:rPr>
            </w:pPr>
            <w:r w:rsidRPr="00910363"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16" w:type="dxa"/>
          </w:tcPr>
          <w:p w:rsidR="008D4EF6" w:rsidRPr="00910363" w:rsidRDefault="008D4EF6" w:rsidP="002941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46,0</w:t>
            </w:r>
          </w:p>
        </w:tc>
      </w:tr>
      <w:tr w:rsidR="008D4EF6" w:rsidRPr="009F4DEA">
        <w:trPr>
          <w:jc w:val="center"/>
        </w:trPr>
        <w:tc>
          <w:tcPr>
            <w:tcW w:w="3710" w:type="dxa"/>
          </w:tcPr>
          <w:p w:rsidR="008D4EF6" w:rsidRPr="009F4DEA" w:rsidRDefault="008D4EF6" w:rsidP="00522EB5">
            <w:pPr>
              <w:jc w:val="center"/>
              <w:rPr>
                <w:sz w:val="20"/>
                <w:szCs w:val="20"/>
              </w:rPr>
            </w:pPr>
            <w:r w:rsidRPr="009F4DEA">
              <w:rPr>
                <w:sz w:val="20"/>
                <w:szCs w:val="20"/>
              </w:rPr>
              <w:t xml:space="preserve">000 1 11 05000 00 </w:t>
            </w:r>
            <w:r>
              <w:rPr>
                <w:sz w:val="20"/>
                <w:szCs w:val="20"/>
              </w:rPr>
              <w:t>00</w:t>
            </w:r>
            <w:r w:rsidRPr="009F4DEA">
              <w:rPr>
                <w:sz w:val="20"/>
                <w:szCs w:val="20"/>
              </w:rPr>
              <w:t>00 120</w:t>
            </w:r>
          </w:p>
        </w:tc>
        <w:tc>
          <w:tcPr>
            <w:tcW w:w="4846" w:type="dxa"/>
          </w:tcPr>
          <w:p w:rsidR="008D4EF6" w:rsidRPr="009F4DEA" w:rsidRDefault="008D4EF6" w:rsidP="002941EC">
            <w:pPr>
              <w:jc w:val="both"/>
              <w:rPr>
                <w:sz w:val="20"/>
                <w:szCs w:val="20"/>
              </w:rPr>
            </w:pPr>
            <w:r w:rsidRPr="009F4DEA">
              <w:rPr>
                <w:sz w:val="20"/>
                <w:szCs w:val="20"/>
              </w:rPr>
              <w:t>Доходы, получаемы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6" w:type="dxa"/>
          </w:tcPr>
          <w:p w:rsidR="008D4EF6" w:rsidRPr="009F4DEA" w:rsidRDefault="008D4EF6" w:rsidP="00294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8D4EF6" w:rsidRPr="003325B3">
        <w:trPr>
          <w:jc w:val="center"/>
        </w:trPr>
        <w:tc>
          <w:tcPr>
            <w:tcW w:w="3710" w:type="dxa"/>
          </w:tcPr>
          <w:p w:rsidR="008D4EF6" w:rsidRPr="003325B3" w:rsidRDefault="008D4EF6" w:rsidP="002941EC">
            <w:pPr>
              <w:jc w:val="center"/>
              <w:rPr>
                <w:sz w:val="20"/>
                <w:szCs w:val="20"/>
              </w:rPr>
            </w:pPr>
          </w:p>
          <w:p w:rsidR="008D4EF6" w:rsidRPr="003325B3" w:rsidRDefault="008D4EF6" w:rsidP="002941EC">
            <w:pPr>
              <w:jc w:val="center"/>
              <w:rPr>
                <w:sz w:val="20"/>
                <w:szCs w:val="20"/>
              </w:rPr>
            </w:pPr>
          </w:p>
          <w:p w:rsidR="008D4EF6" w:rsidRPr="003325B3" w:rsidRDefault="008D4EF6" w:rsidP="002941EC">
            <w:pPr>
              <w:jc w:val="center"/>
              <w:rPr>
                <w:sz w:val="20"/>
                <w:szCs w:val="20"/>
              </w:rPr>
            </w:pPr>
            <w:r w:rsidRPr="003325B3">
              <w:rPr>
                <w:sz w:val="20"/>
                <w:szCs w:val="20"/>
              </w:rPr>
              <w:t>000 1 11 05030 00 0000 120</w:t>
            </w:r>
          </w:p>
        </w:tc>
        <w:tc>
          <w:tcPr>
            <w:tcW w:w="4846" w:type="dxa"/>
          </w:tcPr>
          <w:p w:rsidR="008D4EF6" w:rsidRPr="003325B3" w:rsidRDefault="008D4EF6" w:rsidP="002941EC">
            <w:pPr>
              <w:jc w:val="both"/>
              <w:rPr>
                <w:sz w:val="20"/>
                <w:szCs w:val="20"/>
              </w:rPr>
            </w:pPr>
            <w:r w:rsidRPr="003325B3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916" w:type="dxa"/>
          </w:tcPr>
          <w:p w:rsidR="008D4EF6" w:rsidRPr="003325B3" w:rsidRDefault="008D4EF6" w:rsidP="00294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8D4EF6" w:rsidRPr="00910363">
        <w:trPr>
          <w:jc w:val="center"/>
        </w:trPr>
        <w:tc>
          <w:tcPr>
            <w:tcW w:w="3710" w:type="dxa"/>
          </w:tcPr>
          <w:p w:rsidR="008D4EF6" w:rsidRPr="00910363" w:rsidRDefault="008D4EF6" w:rsidP="002941EC">
            <w:pPr>
              <w:jc w:val="center"/>
              <w:rPr>
                <w:sz w:val="20"/>
                <w:szCs w:val="20"/>
              </w:rPr>
            </w:pPr>
          </w:p>
          <w:p w:rsidR="008D4EF6" w:rsidRPr="00910363" w:rsidRDefault="008D4EF6" w:rsidP="002941EC">
            <w:pPr>
              <w:jc w:val="center"/>
              <w:rPr>
                <w:sz w:val="20"/>
                <w:szCs w:val="20"/>
              </w:rPr>
            </w:pPr>
          </w:p>
          <w:p w:rsidR="008D4EF6" w:rsidRPr="00910363" w:rsidRDefault="008D4EF6" w:rsidP="002941EC">
            <w:pPr>
              <w:jc w:val="center"/>
              <w:rPr>
                <w:sz w:val="20"/>
                <w:szCs w:val="20"/>
              </w:rPr>
            </w:pPr>
            <w:r w:rsidRPr="00910363">
              <w:rPr>
                <w:sz w:val="20"/>
                <w:szCs w:val="20"/>
              </w:rPr>
              <w:t>000 1 11 05035 10 0000 120</w:t>
            </w:r>
          </w:p>
        </w:tc>
        <w:tc>
          <w:tcPr>
            <w:tcW w:w="4846" w:type="dxa"/>
          </w:tcPr>
          <w:p w:rsidR="008D4EF6" w:rsidRPr="00910363" w:rsidRDefault="008D4EF6" w:rsidP="002941EC">
            <w:pPr>
              <w:jc w:val="both"/>
              <w:rPr>
                <w:sz w:val="20"/>
                <w:szCs w:val="20"/>
              </w:rPr>
            </w:pPr>
            <w:r w:rsidRPr="00910363">
              <w:rPr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>
              <w:rPr>
                <w:sz w:val="20"/>
                <w:szCs w:val="20"/>
              </w:rPr>
              <w:t xml:space="preserve">сельских </w:t>
            </w:r>
            <w:r w:rsidRPr="00910363">
              <w:rPr>
                <w:sz w:val="20"/>
                <w:szCs w:val="20"/>
              </w:rPr>
              <w:t>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16" w:type="dxa"/>
          </w:tcPr>
          <w:p w:rsidR="008D4EF6" w:rsidRPr="00910363" w:rsidRDefault="008D4EF6" w:rsidP="00294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8D4EF6" w:rsidRPr="00D0775F">
        <w:trPr>
          <w:jc w:val="center"/>
        </w:trPr>
        <w:tc>
          <w:tcPr>
            <w:tcW w:w="3710" w:type="dxa"/>
          </w:tcPr>
          <w:p w:rsidR="008D4EF6" w:rsidRPr="00D0775F" w:rsidRDefault="008D4EF6" w:rsidP="002941EC">
            <w:pPr>
              <w:jc w:val="center"/>
              <w:rPr>
                <w:sz w:val="20"/>
                <w:szCs w:val="20"/>
              </w:rPr>
            </w:pPr>
            <w:r w:rsidRPr="00D0775F">
              <w:rPr>
                <w:sz w:val="20"/>
                <w:szCs w:val="20"/>
              </w:rPr>
              <w:t>000 1 11 07000 00 0000 120</w:t>
            </w:r>
          </w:p>
        </w:tc>
        <w:tc>
          <w:tcPr>
            <w:tcW w:w="4846" w:type="dxa"/>
          </w:tcPr>
          <w:p w:rsidR="008D4EF6" w:rsidRPr="00D0775F" w:rsidRDefault="008D4EF6" w:rsidP="002941EC">
            <w:pPr>
              <w:jc w:val="both"/>
              <w:rPr>
                <w:sz w:val="20"/>
                <w:szCs w:val="20"/>
              </w:rPr>
            </w:pPr>
            <w:r w:rsidRPr="00D0775F">
              <w:rPr>
                <w:sz w:val="20"/>
                <w:szCs w:val="2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916" w:type="dxa"/>
          </w:tcPr>
          <w:p w:rsidR="008D4EF6" w:rsidRPr="00D0775F" w:rsidRDefault="008D4EF6" w:rsidP="00294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D4EF6" w:rsidRPr="008132F8">
        <w:trPr>
          <w:jc w:val="center"/>
        </w:trPr>
        <w:tc>
          <w:tcPr>
            <w:tcW w:w="3710" w:type="dxa"/>
          </w:tcPr>
          <w:p w:rsidR="008D4EF6" w:rsidRPr="008132F8" w:rsidRDefault="008D4EF6" w:rsidP="002941EC">
            <w:pPr>
              <w:jc w:val="center"/>
              <w:rPr>
                <w:sz w:val="20"/>
                <w:szCs w:val="20"/>
              </w:rPr>
            </w:pPr>
            <w:r w:rsidRPr="008132F8">
              <w:rPr>
                <w:sz w:val="20"/>
                <w:szCs w:val="20"/>
              </w:rPr>
              <w:t>000 1</w:t>
            </w:r>
            <w:r>
              <w:rPr>
                <w:sz w:val="20"/>
                <w:szCs w:val="20"/>
              </w:rPr>
              <w:t> 11 07010 00 0000 120</w:t>
            </w:r>
          </w:p>
        </w:tc>
        <w:tc>
          <w:tcPr>
            <w:tcW w:w="4846" w:type="dxa"/>
          </w:tcPr>
          <w:p w:rsidR="008D4EF6" w:rsidRPr="008132F8" w:rsidRDefault="008D4EF6" w:rsidP="002941E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иных обязательных платежей.</w:t>
            </w:r>
          </w:p>
        </w:tc>
        <w:tc>
          <w:tcPr>
            <w:tcW w:w="916" w:type="dxa"/>
          </w:tcPr>
          <w:p w:rsidR="008D4EF6" w:rsidRPr="008132F8" w:rsidRDefault="008D4EF6" w:rsidP="00294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D4EF6" w:rsidRPr="008132F8">
        <w:trPr>
          <w:jc w:val="center"/>
        </w:trPr>
        <w:tc>
          <w:tcPr>
            <w:tcW w:w="3710" w:type="dxa"/>
          </w:tcPr>
          <w:p w:rsidR="008D4EF6" w:rsidRPr="008132F8" w:rsidRDefault="008D4EF6" w:rsidP="00294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000 1 11 07015 10 0000 120</w:t>
            </w:r>
          </w:p>
        </w:tc>
        <w:tc>
          <w:tcPr>
            <w:tcW w:w="4846" w:type="dxa"/>
          </w:tcPr>
          <w:p w:rsidR="008D4EF6" w:rsidRDefault="008D4EF6" w:rsidP="002941E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w="916" w:type="dxa"/>
          </w:tcPr>
          <w:p w:rsidR="008D4EF6" w:rsidRDefault="008D4EF6" w:rsidP="00294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D4EF6" w:rsidRPr="00910363">
        <w:trPr>
          <w:jc w:val="center"/>
        </w:trPr>
        <w:tc>
          <w:tcPr>
            <w:tcW w:w="3710" w:type="dxa"/>
          </w:tcPr>
          <w:p w:rsidR="008D4EF6" w:rsidRPr="00910363" w:rsidRDefault="008D4EF6" w:rsidP="002941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000 1 13 00000 00 0000 000</w:t>
            </w:r>
          </w:p>
        </w:tc>
        <w:tc>
          <w:tcPr>
            <w:tcW w:w="4846" w:type="dxa"/>
          </w:tcPr>
          <w:p w:rsidR="008D4EF6" w:rsidRPr="00910363" w:rsidRDefault="008D4EF6" w:rsidP="002941E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916" w:type="dxa"/>
          </w:tcPr>
          <w:p w:rsidR="008D4EF6" w:rsidRPr="00910363" w:rsidRDefault="008D4EF6" w:rsidP="002941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8D4EF6">
        <w:trPr>
          <w:jc w:val="center"/>
        </w:trPr>
        <w:tc>
          <w:tcPr>
            <w:tcW w:w="3710" w:type="dxa"/>
          </w:tcPr>
          <w:p w:rsidR="008D4EF6" w:rsidRDefault="008D4EF6" w:rsidP="00294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000 1 13 02000 00 0000 130</w:t>
            </w:r>
          </w:p>
        </w:tc>
        <w:tc>
          <w:tcPr>
            <w:tcW w:w="4846" w:type="dxa"/>
          </w:tcPr>
          <w:p w:rsidR="008D4EF6" w:rsidRDefault="008D4EF6" w:rsidP="002941E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916" w:type="dxa"/>
          </w:tcPr>
          <w:p w:rsidR="008D4EF6" w:rsidRDefault="008D4EF6" w:rsidP="00294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8D4EF6">
        <w:trPr>
          <w:jc w:val="center"/>
        </w:trPr>
        <w:tc>
          <w:tcPr>
            <w:tcW w:w="3710" w:type="dxa"/>
          </w:tcPr>
          <w:p w:rsidR="008D4EF6" w:rsidRDefault="008D4EF6" w:rsidP="00294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000 1 13 02060 00 0000 130</w:t>
            </w:r>
          </w:p>
        </w:tc>
        <w:tc>
          <w:tcPr>
            <w:tcW w:w="4846" w:type="dxa"/>
          </w:tcPr>
          <w:p w:rsidR="008D4EF6" w:rsidRDefault="008D4EF6" w:rsidP="002941E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916" w:type="dxa"/>
          </w:tcPr>
          <w:p w:rsidR="008D4EF6" w:rsidRDefault="008D4EF6" w:rsidP="00294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8D4EF6">
        <w:trPr>
          <w:jc w:val="center"/>
        </w:trPr>
        <w:tc>
          <w:tcPr>
            <w:tcW w:w="3710" w:type="dxa"/>
          </w:tcPr>
          <w:p w:rsidR="008D4EF6" w:rsidRDefault="008D4EF6" w:rsidP="00294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000 1 13 02065 10 0000 130</w:t>
            </w:r>
          </w:p>
        </w:tc>
        <w:tc>
          <w:tcPr>
            <w:tcW w:w="4846" w:type="dxa"/>
          </w:tcPr>
          <w:p w:rsidR="008D4EF6" w:rsidRDefault="008D4EF6" w:rsidP="002941E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 сельских поселений</w:t>
            </w:r>
          </w:p>
        </w:tc>
        <w:tc>
          <w:tcPr>
            <w:tcW w:w="916" w:type="dxa"/>
          </w:tcPr>
          <w:p w:rsidR="008D4EF6" w:rsidRDefault="008D4EF6" w:rsidP="00294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8D4EF6" w:rsidRPr="00910363">
        <w:trPr>
          <w:jc w:val="center"/>
        </w:trPr>
        <w:tc>
          <w:tcPr>
            <w:tcW w:w="3710" w:type="dxa"/>
          </w:tcPr>
          <w:p w:rsidR="008D4EF6" w:rsidRPr="00910363" w:rsidRDefault="008D4EF6" w:rsidP="002941EC">
            <w:pPr>
              <w:jc w:val="center"/>
              <w:rPr>
                <w:b/>
                <w:bCs/>
                <w:sz w:val="20"/>
                <w:szCs w:val="20"/>
              </w:rPr>
            </w:pPr>
            <w:r w:rsidRPr="00910363">
              <w:rPr>
                <w:b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4846" w:type="dxa"/>
          </w:tcPr>
          <w:p w:rsidR="008D4EF6" w:rsidRPr="00910363" w:rsidRDefault="008D4EF6" w:rsidP="002941EC">
            <w:pPr>
              <w:jc w:val="both"/>
              <w:rPr>
                <w:b/>
                <w:bCs/>
                <w:sz w:val="20"/>
                <w:szCs w:val="20"/>
              </w:rPr>
            </w:pPr>
            <w:r w:rsidRPr="00910363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916" w:type="dxa"/>
          </w:tcPr>
          <w:p w:rsidR="008D4EF6" w:rsidRPr="00910363" w:rsidRDefault="008D4EF6" w:rsidP="00C224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2 106,0</w:t>
            </w:r>
          </w:p>
        </w:tc>
      </w:tr>
      <w:tr w:rsidR="008D4EF6" w:rsidRPr="00910363">
        <w:trPr>
          <w:jc w:val="center"/>
        </w:trPr>
        <w:tc>
          <w:tcPr>
            <w:tcW w:w="3710" w:type="dxa"/>
          </w:tcPr>
          <w:p w:rsidR="008D4EF6" w:rsidRPr="00910363" w:rsidRDefault="008D4EF6" w:rsidP="002941EC">
            <w:pPr>
              <w:jc w:val="center"/>
              <w:rPr>
                <w:b/>
                <w:bCs/>
                <w:sz w:val="20"/>
                <w:szCs w:val="20"/>
              </w:rPr>
            </w:pPr>
            <w:r w:rsidRPr="00910363">
              <w:rPr>
                <w:b/>
                <w:bCs/>
                <w:sz w:val="20"/>
                <w:szCs w:val="20"/>
              </w:rPr>
              <w:t>000 2 02 00000 00 0000 000</w:t>
            </w:r>
          </w:p>
        </w:tc>
        <w:tc>
          <w:tcPr>
            <w:tcW w:w="4846" w:type="dxa"/>
          </w:tcPr>
          <w:p w:rsidR="008D4EF6" w:rsidRPr="00910363" w:rsidRDefault="008D4EF6" w:rsidP="002941EC">
            <w:pPr>
              <w:jc w:val="both"/>
              <w:rPr>
                <w:b/>
                <w:bCs/>
                <w:sz w:val="20"/>
                <w:szCs w:val="20"/>
              </w:rPr>
            </w:pPr>
            <w:r w:rsidRPr="00910363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16" w:type="dxa"/>
          </w:tcPr>
          <w:p w:rsidR="008D4EF6" w:rsidRPr="00910363" w:rsidRDefault="008D4EF6" w:rsidP="00D631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2 106,0</w:t>
            </w:r>
          </w:p>
        </w:tc>
      </w:tr>
      <w:tr w:rsidR="008D4EF6" w:rsidRPr="00910363">
        <w:trPr>
          <w:jc w:val="center"/>
        </w:trPr>
        <w:tc>
          <w:tcPr>
            <w:tcW w:w="3710" w:type="dxa"/>
          </w:tcPr>
          <w:p w:rsidR="008D4EF6" w:rsidRPr="00910363" w:rsidRDefault="008D4EF6" w:rsidP="00CD6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000 2  02 20000 00 0000 151</w:t>
            </w:r>
          </w:p>
        </w:tc>
        <w:tc>
          <w:tcPr>
            <w:tcW w:w="4846" w:type="dxa"/>
          </w:tcPr>
          <w:p w:rsidR="008D4EF6" w:rsidRPr="00336A07" w:rsidRDefault="008D4EF6" w:rsidP="00336A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16" w:type="dxa"/>
          </w:tcPr>
          <w:p w:rsidR="008D4EF6" w:rsidRPr="00C224DE" w:rsidRDefault="008D4EF6" w:rsidP="00CD692E">
            <w:pPr>
              <w:jc w:val="center"/>
              <w:rPr>
                <w:sz w:val="20"/>
                <w:szCs w:val="20"/>
              </w:rPr>
            </w:pPr>
            <w:bookmarkStart w:id="0" w:name="OLE_LINK1"/>
            <w:bookmarkStart w:id="1" w:name="OLE_LINK2"/>
            <w:bookmarkStart w:id="2" w:name="OLE_LINK3"/>
            <w:r>
              <w:rPr>
                <w:sz w:val="20"/>
                <w:szCs w:val="20"/>
              </w:rPr>
              <w:t>1 819,0</w:t>
            </w:r>
            <w:bookmarkEnd w:id="0"/>
            <w:bookmarkEnd w:id="1"/>
            <w:bookmarkEnd w:id="2"/>
          </w:p>
        </w:tc>
      </w:tr>
      <w:tr w:rsidR="008D4EF6" w:rsidRPr="00910363">
        <w:trPr>
          <w:jc w:val="center"/>
        </w:trPr>
        <w:tc>
          <w:tcPr>
            <w:tcW w:w="3710" w:type="dxa"/>
          </w:tcPr>
          <w:p w:rsidR="008D4EF6" w:rsidRPr="00910363" w:rsidRDefault="008D4EF6" w:rsidP="00336A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000 2 02 29999 00 0000 151</w:t>
            </w:r>
          </w:p>
        </w:tc>
        <w:tc>
          <w:tcPr>
            <w:tcW w:w="4846" w:type="dxa"/>
          </w:tcPr>
          <w:p w:rsidR="008D4EF6" w:rsidRDefault="008D4EF6" w:rsidP="00336A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Прочие субсидии</w:t>
            </w:r>
          </w:p>
        </w:tc>
        <w:tc>
          <w:tcPr>
            <w:tcW w:w="916" w:type="dxa"/>
          </w:tcPr>
          <w:p w:rsidR="008D4EF6" w:rsidRDefault="008D4EF6" w:rsidP="00CD6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1 819,0</w:t>
            </w:r>
          </w:p>
        </w:tc>
      </w:tr>
      <w:tr w:rsidR="008D4EF6" w:rsidRPr="00910363">
        <w:trPr>
          <w:jc w:val="center"/>
        </w:trPr>
        <w:tc>
          <w:tcPr>
            <w:tcW w:w="3710" w:type="dxa"/>
          </w:tcPr>
          <w:p w:rsidR="008D4EF6" w:rsidRPr="00910363" w:rsidRDefault="008D4EF6" w:rsidP="00CD6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000 2 02 29999 10 0000 151</w:t>
            </w:r>
          </w:p>
        </w:tc>
        <w:tc>
          <w:tcPr>
            <w:tcW w:w="4846" w:type="dxa"/>
          </w:tcPr>
          <w:p w:rsidR="008D4EF6" w:rsidRPr="00910363" w:rsidRDefault="008D4EF6" w:rsidP="00CD69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916" w:type="dxa"/>
          </w:tcPr>
          <w:p w:rsidR="008D4EF6" w:rsidRPr="00C224DE" w:rsidRDefault="008D4EF6" w:rsidP="00CD6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1 819,0</w:t>
            </w:r>
          </w:p>
        </w:tc>
      </w:tr>
      <w:tr w:rsidR="008D4EF6" w:rsidRPr="00D0775F">
        <w:trPr>
          <w:jc w:val="center"/>
        </w:trPr>
        <w:tc>
          <w:tcPr>
            <w:tcW w:w="3710" w:type="dxa"/>
          </w:tcPr>
          <w:p w:rsidR="008D4EF6" w:rsidRPr="00D0775F" w:rsidRDefault="008D4EF6" w:rsidP="002941EC">
            <w:pPr>
              <w:jc w:val="center"/>
              <w:rPr>
                <w:sz w:val="20"/>
                <w:szCs w:val="20"/>
              </w:rPr>
            </w:pPr>
            <w:r w:rsidRPr="00D0775F">
              <w:rPr>
                <w:sz w:val="20"/>
                <w:szCs w:val="20"/>
              </w:rPr>
              <w:t xml:space="preserve">000 </w:t>
            </w:r>
            <w:r w:rsidRPr="00B14703">
              <w:rPr>
                <w:sz w:val="20"/>
                <w:szCs w:val="20"/>
              </w:rPr>
              <w:t>2 02 30000 00 0000 151</w:t>
            </w:r>
          </w:p>
        </w:tc>
        <w:tc>
          <w:tcPr>
            <w:tcW w:w="4846" w:type="dxa"/>
          </w:tcPr>
          <w:p w:rsidR="008D4EF6" w:rsidRPr="00D0775F" w:rsidRDefault="008D4EF6" w:rsidP="002941EC">
            <w:pPr>
              <w:jc w:val="both"/>
              <w:rPr>
                <w:sz w:val="20"/>
                <w:szCs w:val="20"/>
              </w:rPr>
            </w:pPr>
            <w:r w:rsidRPr="00D0775F">
              <w:rPr>
                <w:sz w:val="20"/>
                <w:szCs w:val="20"/>
              </w:rPr>
              <w:t>Субвенции бюджетам субъектов  Российской Федерации и муниципальных образований</w:t>
            </w:r>
          </w:p>
        </w:tc>
        <w:tc>
          <w:tcPr>
            <w:tcW w:w="916" w:type="dxa"/>
          </w:tcPr>
          <w:p w:rsidR="008D4EF6" w:rsidRPr="00C224DE" w:rsidRDefault="008D4EF6" w:rsidP="00D63193">
            <w:pPr>
              <w:jc w:val="center"/>
              <w:rPr>
                <w:sz w:val="20"/>
                <w:szCs w:val="20"/>
              </w:rPr>
            </w:pPr>
            <w:r w:rsidRPr="00C224DE">
              <w:rPr>
                <w:sz w:val="20"/>
                <w:szCs w:val="20"/>
              </w:rPr>
              <w:t>287,0</w:t>
            </w:r>
          </w:p>
        </w:tc>
      </w:tr>
      <w:tr w:rsidR="008D4EF6" w:rsidRPr="00910363">
        <w:trPr>
          <w:jc w:val="center"/>
        </w:trPr>
        <w:tc>
          <w:tcPr>
            <w:tcW w:w="3710" w:type="dxa"/>
          </w:tcPr>
          <w:p w:rsidR="008D4EF6" w:rsidRPr="00910363" w:rsidRDefault="008D4EF6" w:rsidP="002941E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000 </w:t>
            </w:r>
            <w:r w:rsidRPr="00B14703">
              <w:rPr>
                <w:sz w:val="20"/>
                <w:szCs w:val="20"/>
              </w:rPr>
              <w:t>2 02 35118 00 0000 151</w:t>
            </w:r>
          </w:p>
        </w:tc>
        <w:tc>
          <w:tcPr>
            <w:tcW w:w="4846" w:type="dxa"/>
          </w:tcPr>
          <w:p w:rsidR="008D4EF6" w:rsidRPr="00910363" w:rsidRDefault="008D4EF6" w:rsidP="002941EC">
            <w:pPr>
              <w:jc w:val="both"/>
              <w:rPr>
                <w:sz w:val="20"/>
                <w:szCs w:val="20"/>
              </w:rPr>
            </w:pPr>
            <w:r w:rsidRPr="00910363">
              <w:rPr>
                <w:sz w:val="20"/>
                <w:szCs w:val="20"/>
              </w:rPr>
              <w:t>Субвенции бюджетам 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916" w:type="dxa"/>
          </w:tcPr>
          <w:p w:rsidR="008D4EF6" w:rsidRPr="00C224DE" w:rsidRDefault="008D4EF6" w:rsidP="00D63193">
            <w:pPr>
              <w:jc w:val="center"/>
              <w:rPr>
                <w:sz w:val="20"/>
                <w:szCs w:val="20"/>
              </w:rPr>
            </w:pPr>
            <w:r w:rsidRPr="00C224DE">
              <w:rPr>
                <w:sz w:val="20"/>
                <w:szCs w:val="20"/>
              </w:rPr>
              <w:t>287,0</w:t>
            </w:r>
          </w:p>
        </w:tc>
      </w:tr>
      <w:tr w:rsidR="008D4EF6" w:rsidRPr="00910363">
        <w:trPr>
          <w:jc w:val="center"/>
        </w:trPr>
        <w:tc>
          <w:tcPr>
            <w:tcW w:w="3710" w:type="dxa"/>
          </w:tcPr>
          <w:p w:rsidR="008D4EF6" w:rsidRPr="00910363" w:rsidRDefault="008D4EF6" w:rsidP="002941EC">
            <w:pPr>
              <w:jc w:val="center"/>
              <w:rPr>
                <w:sz w:val="20"/>
                <w:szCs w:val="20"/>
              </w:rPr>
            </w:pPr>
          </w:p>
          <w:p w:rsidR="008D4EF6" w:rsidRPr="00910363" w:rsidRDefault="008D4EF6" w:rsidP="002941EC">
            <w:pPr>
              <w:jc w:val="center"/>
              <w:rPr>
                <w:i/>
                <w:iCs/>
                <w:sz w:val="20"/>
                <w:szCs w:val="20"/>
              </w:rPr>
            </w:pPr>
            <w:r w:rsidRPr="00910363">
              <w:rPr>
                <w:sz w:val="20"/>
                <w:szCs w:val="20"/>
              </w:rPr>
              <w:t xml:space="preserve">000 </w:t>
            </w:r>
            <w:r w:rsidRPr="00B14703">
              <w:rPr>
                <w:sz w:val="20"/>
                <w:szCs w:val="20"/>
              </w:rPr>
              <w:t>2 02 35118 10 0000 151</w:t>
            </w:r>
          </w:p>
        </w:tc>
        <w:tc>
          <w:tcPr>
            <w:tcW w:w="4846" w:type="dxa"/>
          </w:tcPr>
          <w:p w:rsidR="008D4EF6" w:rsidRPr="00910363" w:rsidRDefault="008D4EF6" w:rsidP="002941EC">
            <w:pPr>
              <w:jc w:val="both"/>
              <w:rPr>
                <w:sz w:val="20"/>
                <w:szCs w:val="20"/>
              </w:rPr>
            </w:pPr>
            <w:r w:rsidRPr="00910363">
              <w:rPr>
                <w:sz w:val="20"/>
                <w:szCs w:val="20"/>
              </w:rPr>
              <w:t>Субвенции бюджетам</w:t>
            </w:r>
            <w:r>
              <w:rPr>
                <w:sz w:val="20"/>
                <w:szCs w:val="20"/>
              </w:rPr>
              <w:t xml:space="preserve"> сельских </w:t>
            </w:r>
            <w:r w:rsidRPr="00910363">
              <w:rPr>
                <w:sz w:val="20"/>
                <w:szCs w:val="20"/>
              </w:rPr>
              <w:t>поселений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916" w:type="dxa"/>
          </w:tcPr>
          <w:p w:rsidR="008D4EF6" w:rsidRPr="00C224DE" w:rsidRDefault="008D4EF6" w:rsidP="00D63193">
            <w:pPr>
              <w:jc w:val="center"/>
              <w:rPr>
                <w:sz w:val="20"/>
                <w:szCs w:val="20"/>
              </w:rPr>
            </w:pPr>
            <w:r w:rsidRPr="00C224DE">
              <w:rPr>
                <w:sz w:val="20"/>
                <w:szCs w:val="20"/>
              </w:rPr>
              <w:t>287,0</w:t>
            </w:r>
          </w:p>
        </w:tc>
      </w:tr>
      <w:tr w:rsidR="008D4EF6" w:rsidRPr="00910363">
        <w:trPr>
          <w:jc w:val="center"/>
        </w:trPr>
        <w:tc>
          <w:tcPr>
            <w:tcW w:w="3710" w:type="dxa"/>
          </w:tcPr>
          <w:p w:rsidR="008D4EF6" w:rsidRPr="00910363" w:rsidRDefault="008D4EF6" w:rsidP="002941EC">
            <w:pPr>
              <w:rPr>
                <w:sz w:val="20"/>
                <w:szCs w:val="20"/>
              </w:rPr>
            </w:pPr>
          </w:p>
        </w:tc>
        <w:tc>
          <w:tcPr>
            <w:tcW w:w="4846" w:type="dxa"/>
          </w:tcPr>
          <w:p w:rsidR="008D4EF6" w:rsidRPr="00910363" w:rsidRDefault="008D4EF6" w:rsidP="002941EC">
            <w:pPr>
              <w:jc w:val="center"/>
              <w:rPr>
                <w:b/>
                <w:bCs/>
                <w:sz w:val="20"/>
                <w:szCs w:val="20"/>
              </w:rPr>
            </w:pPr>
            <w:r w:rsidRPr="00910363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16" w:type="dxa"/>
          </w:tcPr>
          <w:p w:rsidR="008D4EF6" w:rsidRPr="00910363" w:rsidRDefault="008D4EF6" w:rsidP="002941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47 822,9</w:t>
            </w:r>
            <w:bookmarkStart w:id="3" w:name="_GoBack"/>
            <w:bookmarkEnd w:id="3"/>
          </w:p>
        </w:tc>
      </w:tr>
    </w:tbl>
    <w:p w:rsidR="008D4EF6" w:rsidRPr="00CD2CB2" w:rsidRDefault="008D4EF6" w:rsidP="00D87827">
      <w:pPr>
        <w:ind w:left="744" w:firstLine="7716"/>
        <w:rPr>
          <w:b/>
          <w:bCs/>
        </w:rPr>
      </w:pPr>
      <w:r>
        <w:t xml:space="preserve">            </w:t>
      </w:r>
      <w:r w:rsidRPr="005B7720">
        <w:t>".</w:t>
      </w:r>
    </w:p>
    <w:p w:rsidR="008D4EF6" w:rsidRDefault="008D4EF6" w:rsidP="00E21E90">
      <w:pPr>
        <w:jc w:val="right"/>
        <w:rPr>
          <w:sz w:val="22"/>
          <w:szCs w:val="22"/>
        </w:rPr>
      </w:pPr>
    </w:p>
    <w:p w:rsidR="008D4EF6" w:rsidRDefault="008D4EF6" w:rsidP="00E21E90">
      <w:pPr>
        <w:jc w:val="right"/>
        <w:rPr>
          <w:sz w:val="22"/>
          <w:szCs w:val="22"/>
        </w:rPr>
      </w:pPr>
    </w:p>
    <w:p w:rsidR="008D4EF6" w:rsidRDefault="008D4EF6" w:rsidP="00E21E90">
      <w:pPr>
        <w:jc w:val="right"/>
        <w:rPr>
          <w:sz w:val="22"/>
          <w:szCs w:val="22"/>
        </w:rPr>
      </w:pPr>
    </w:p>
    <w:p w:rsidR="008D4EF6" w:rsidRDefault="008D4EF6" w:rsidP="00E21E90">
      <w:pPr>
        <w:jc w:val="right"/>
        <w:rPr>
          <w:sz w:val="22"/>
          <w:szCs w:val="22"/>
        </w:rPr>
      </w:pPr>
    </w:p>
    <w:p w:rsidR="008D4EF6" w:rsidRDefault="008D4EF6" w:rsidP="00E21E90">
      <w:pPr>
        <w:jc w:val="right"/>
        <w:rPr>
          <w:sz w:val="22"/>
          <w:szCs w:val="22"/>
        </w:rPr>
      </w:pPr>
    </w:p>
    <w:p w:rsidR="008D4EF6" w:rsidRDefault="008D4EF6" w:rsidP="00E21E90">
      <w:pPr>
        <w:jc w:val="right"/>
        <w:rPr>
          <w:sz w:val="22"/>
          <w:szCs w:val="22"/>
        </w:rPr>
      </w:pPr>
    </w:p>
    <w:p w:rsidR="008D4EF6" w:rsidRDefault="008D4EF6" w:rsidP="00E21E90">
      <w:pPr>
        <w:jc w:val="right"/>
        <w:rPr>
          <w:sz w:val="22"/>
          <w:szCs w:val="22"/>
        </w:rPr>
      </w:pPr>
    </w:p>
    <w:p w:rsidR="008D4EF6" w:rsidRDefault="008D4EF6" w:rsidP="00E21E90">
      <w:pPr>
        <w:jc w:val="right"/>
        <w:rPr>
          <w:sz w:val="22"/>
          <w:szCs w:val="22"/>
        </w:rPr>
      </w:pPr>
    </w:p>
    <w:p w:rsidR="008D4EF6" w:rsidRDefault="008D4EF6"/>
    <w:sectPr w:rsidR="008D4EF6" w:rsidSect="00DA2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18E2"/>
    <w:rsid w:val="000754C9"/>
    <w:rsid w:val="000F61E5"/>
    <w:rsid w:val="00102F6B"/>
    <w:rsid w:val="001C2B4C"/>
    <w:rsid w:val="002941EC"/>
    <w:rsid w:val="0031415D"/>
    <w:rsid w:val="003325B3"/>
    <w:rsid w:val="00333CD2"/>
    <w:rsid w:val="00336A07"/>
    <w:rsid w:val="003709F5"/>
    <w:rsid w:val="003962C0"/>
    <w:rsid w:val="00397ACA"/>
    <w:rsid w:val="00453978"/>
    <w:rsid w:val="004636AD"/>
    <w:rsid w:val="00522EB5"/>
    <w:rsid w:val="005B7720"/>
    <w:rsid w:val="005C4A18"/>
    <w:rsid w:val="007E1E2F"/>
    <w:rsid w:val="008132F8"/>
    <w:rsid w:val="00815A44"/>
    <w:rsid w:val="00852F66"/>
    <w:rsid w:val="008816AE"/>
    <w:rsid w:val="008A18E2"/>
    <w:rsid w:val="008D4EF6"/>
    <w:rsid w:val="00910363"/>
    <w:rsid w:val="0098671F"/>
    <w:rsid w:val="009A1643"/>
    <w:rsid w:val="009F4DEA"/>
    <w:rsid w:val="00A07C7B"/>
    <w:rsid w:val="00B14703"/>
    <w:rsid w:val="00B15570"/>
    <w:rsid w:val="00C224DE"/>
    <w:rsid w:val="00C65F3A"/>
    <w:rsid w:val="00CD2CB2"/>
    <w:rsid w:val="00CD4225"/>
    <w:rsid w:val="00CD692E"/>
    <w:rsid w:val="00D0775F"/>
    <w:rsid w:val="00D63193"/>
    <w:rsid w:val="00D676AC"/>
    <w:rsid w:val="00D87827"/>
    <w:rsid w:val="00D979BE"/>
    <w:rsid w:val="00DA2EEF"/>
    <w:rsid w:val="00E21E90"/>
    <w:rsid w:val="00EE4535"/>
    <w:rsid w:val="00F90265"/>
    <w:rsid w:val="00F9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E9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736</Words>
  <Characters>4197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ДОМ</dc:creator>
  <cp:keywords/>
  <dc:description/>
  <cp:lastModifiedBy>buch1</cp:lastModifiedBy>
  <cp:revision>4</cp:revision>
  <cp:lastPrinted>2018-03-29T13:06:00Z</cp:lastPrinted>
  <dcterms:created xsi:type="dcterms:W3CDTF">2018-03-21T08:22:00Z</dcterms:created>
  <dcterms:modified xsi:type="dcterms:W3CDTF">2018-03-29T13:06:00Z</dcterms:modified>
</cp:coreProperties>
</file>